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786A9316"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2B99B286" w14:textId="77777777" w:rsidR="00A672D6" w:rsidRPr="002F2F99" w:rsidRDefault="00A672D6"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0769D053" w14:textId="6BC7A3EC" w:rsidR="001033C2" w:rsidRPr="002E2C09" w:rsidRDefault="001033C2" w:rsidP="001033C2">
            <w:pPr>
              <w:ind w:left="2014" w:right="-2"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030574">
              <w:rPr>
                <w:rFonts w:ascii="Arial" w:hAnsi="Arial" w:cs="Arial"/>
                <w:b/>
                <w:sz w:val="22"/>
                <w:szCs w:val="22"/>
              </w:rPr>
              <w:t>Druck</w:t>
            </w:r>
            <w:r w:rsidR="00543335">
              <w:rPr>
                <w:rFonts w:ascii="Arial" w:hAnsi="Arial" w:cs="Arial"/>
                <w:b/>
                <w:sz w:val="22"/>
                <w:szCs w:val="22"/>
              </w:rPr>
              <w:t>-</w:t>
            </w:r>
            <w:r w:rsidR="00030574">
              <w:rPr>
                <w:rFonts w:ascii="Arial" w:hAnsi="Arial" w:cs="Arial"/>
                <w:b/>
                <w:sz w:val="22"/>
                <w:szCs w:val="22"/>
              </w:rPr>
              <w:t xml:space="preserve"> und </w:t>
            </w:r>
            <w:r w:rsidR="00543335">
              <w:rPr>
                <w:rFonts w:ascii="Arial" w:hAnsi="Arial" w:cs="Arial"/>
                <w:b/>
                <w:sz w:val="22"/>
                <w:szCs w:val="22"/>
              </w:rPr>
              <w:t>Multifunktionssysteme</w:t>
            </w:r>
          </w:p>
          <w:p w14:paraId="178FBBED" w14:textId="0C2DA689" w:rsidR="00847A71" w:rsidRPr="00EA19ED" w:rsidRDefault="001033C2" w:rsidP="00096832">
            <w:pPr>
              <w:autoSpaceDE w:val="0"/>
              <w:autoSpaceDN w:val="0"/>
              <w:adjustRightInd w:val="0"/>
              <w:ind w:left="2014" w:hanging="2014"/>
              <w:rPr>
                <w:rFonts w:ascii="Arial" w:hAnsi="Arial" w:cs="Arial"/>
                <w:sz w:val="20"/>
                <w:szCs w:val="20"/>
              </w:rPr>
            </w:pPr>
            <w:proofErr w:type="spellStart"/>
            <w:r w:rsidRPr="002E2C09">
              <w:rPr>
                <w:rFonts w:ascii="Arial" w:hAnsi="Arial" w:cs="Arial"/>
                <w:b/>
                <w:spacing w:val="-1"/>
                <w:sz w:val="22"/>
                <w:szCs w:val="22"/>
              </w:rPr>
              <w:t>Az</w:t>
            </w:r>
            <w:proofErr w:type="spellEnd"/>
            <w:r w:rsidRPr="002E2C09">
              <w:rPr>
                <w:rFonts w:ascii="Arial" w:hAnsi="Arial" w:cs="Arial"/>
                <w:b/>
                <w:spacing w:val="-1"/>
                <w:sz w:val="22"/>
                <w:szCs w:val="22"/>
              </w:rPr>
              <w:t>:</w:t>
            </w:r>
            <w:r w:rsidRPr="002E2C09">
              <w:rPr>
                <w:rFonts w:ascii="Arial" w:hAnsi="Arial" w:cs="Arial"/>
                <w:b/>
                <w:spacing w:val="-1"/>
                <w:sz w:val="22"/>
                <w:szCs w:val="22"/>
              </w:rPr>
              <w:tab/>
            </w:r>
            <w:r w:rsidR="00543335">
              <w:rPr>
                <w:rFonts w:ascii="Arial" w:hAnsi="Arial" w:cs="Arial"/>
                <w:b/>
                <w:spacing w:val="-1"/>
                <w:sz w:val="22"/>
                <w:szCs w:val="22"/>
              </w:rPr>
              <w:t>69</w:t>
            </w:r>
            <w:r w:rsidR="00030574">
              <w:rPr>
                <w:rFonts w:ascii="Arial" w:hAnsi="Arial" w:cs="Arial"/>
                <w:b/>
                <w:spacing w:val="-1"/>
                <w:sz w:val="22"/>
                <w:szCs w:val="22"/>
              </w:rPr>
              <w:t xml:space="preserve">-25 (200) </w:t>
            </w:r>
            <w:r w:rsidR="00543335">
              <w:rPr>
                <w:rFonts w:ascii="Arial" w:hAnsi="Arial" w:cs="Arial"/>
                <w:b/>
                <w:spacing w:val="-1"/>
                <w:sz w:val="22"/>
                <w:szCs w:val="22"/>
              </w:rPr>
              <w:t>HAM</w:t>
            </w:r>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069886B8" w:rsidR="00583C95" w:rsidRPr="00583C95" w:rsidRDefault="00583C95" w:rsidP="00583C95">
      <w:pPr>
        <w:jc w:val="both"/>
        <w:rPr>
          <w:rFonts w:ascii="Arial" w:hAnsi="Arial" w:cs="Arial"/>
          <w:bCs/>
          <w:sz w:val="20"/>
          <w:szCs w:val="20"/>
        </w:rPr>
      </w:pPr>
      <w:r w:rsidRPr="00583C95">
        <w:rPr>
          <w:rFonts w:ascii="Arial" w:hAnsi="Arial" w:cs="Arial"/>
          <w:bCs/>
          <w:sz w:val="20"/>
          <w:szCs w:val="20"/>
        </w:rPr>
        <w:t xml:space="preserve">Rolle im Verfahren </w:t>
      </w:r>
      <w:r w:rsidR="00543335">
        <w:rPr>
          <w:rFonts w:ascii="Arial" w:hAnsi="Arial" w:cs="Arial"/>
          <w:bCs/>
          <w:sz w:val="20"/>
          <w:szCs w:val="20"/>
        </w:rPr>
        <w:t>69</w:t>
      </w:r>
      <w:r w:rsidR="00030574" w:rsidRPr="00030574">
        <w:rPr>
          <w:rFonts w:ascii="Arial" w:hAnsi="Arial" w:cs="Arial"/>
          <w:bCs/>
          <w:sz w:val="20"/>
          <w:szCs w:val="20"/>
        </w:rPr>
        <w:t xml:space="preserve">-25 (200) </w:t>
      </w:r>
      <w:r w:rsidR="00543335">
        <w:rPr>
          <w:rFonts w:ascii="Arial" w:hAnsi="Arial" w:cs="Arial"/>
          <w:bCs/>
          <w:sz w:val="20"/>
          <w:szCs w:val="20"/>
        </w:rPr>
        <w:t>HAM</w:t>
      </w:r>
    </w:p>
    <w:p w14:paraId="48AAA63A" w14:textId="3914586A" w:rsidR="00583C95" w:rsidRPr="00583C95" w:rsidRDefault="002128F8"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w:t>
      </w:r>
      <w:r w:rsidR="00511500">
        <w:rPr>
          <w:rFonts w:ascii="Arial" w:hAnsi="Arial" w:cs="Arial"/>
          <w:bCs/>
          <w:sz w:val="20"/>
          <w:szCs w:val="20"/>
        </w:rPr>
        <w:t>ieter</w:t>
      </w:r>
    </w:p>
    <w:p w14:paraId="55B7E2B9" w14:textId="77777777" w:rsidR="00583C95" w:rsidRPr="00583C95" w:rsidRDefault="002128F8"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2128F8"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2128F8"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690DCFB9" w14:textId="77777777"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(MiLo</w:t>
      </w:r>
      <w:r w:rsidR="006C4F72">
        <w:rPr>
          <w:rFonts w:ascii="Arial" w:hAnsi="Arial" w:cs="Arial"/>
          <w:bCs/>
          <w:sz w:val="20"/>
          <w:szCs w:val="20"/>
        </w:rPr>
        <w:t>G</w:t>
      </w:r>
      <w:r w:rsidRPr="002B5024">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(AEntG)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(A</w:t>
      </w:r>
      <w:r w:rsidR="008C3F8D">
        <w:rPr>
          <w:rFonts w:ascii="Arial" w:hAnsi="Arial" w:cs="Arial"/>
          <w:bCs/>
          <w:sz w:val="20"/>
          <w:szCs w:val="20"/>
        </w:rPr>
        <w:t>E</w:t>
      </w:r>
      <w:r w:rsidRPr="006C56DE">
        <w:rPr>
          <w:rFonts w:ascii="Arial" w:hAnsi="Arial" w:cs="Arial"/>
          <w:bCs/>
          <w:sz w:val="20"/>
          <w:szCs w:val="20"/>
        </w:rPr>
        <w:t>ntG)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77777777"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Dies gilt </w:t>
      </w:r>
      <w:proofErr w:type="gramStart"/>
      <w:r w:rsidRPr="006C56DE">
        <w:rPr>
          <w:rFonts w:ascii="Arial" w:hAnsi="Arial" w:cs="Arial"/>
          <w:sz w:val="20"/>
          <w:szCs w:val="20"/>
        </w:rPr>
        <w:t>nicht</w:t>
      </w:r>
      <w:proofErr w:type="gramEnd"/>
      <w:r w:rsidRPr="006C56DE">
        <w:rPr>
          <w:rFonts w:ascii="Arial" w:hAnsi="Arial" w:cs="Arial"/>
          <w:sz w:val="20"/>
          <w:szCs w:val="20"/>
        </w:rPr>
        <w:t xml:space="preserve">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3A64E464" w14:textId="42627826"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 xml:space="preserve">lohns (Mindestlohngesetz)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mit einer Geldbuße von wenigstens 2.500,00 EUR belegt worden/sind und damit die Voraussetzung für ein Ausschluss von der Auftragsvergabe nach § 19 Abs. 1 und 3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w:t>
      </w:r>
      <w:r w:rsidRPr="006C56DE">
        <w:rPr>
          <w:rFonts w:ascii="Arial" w:hAnsi="Arial" w:cs="Arial"/>
          <w:sz w:val="20"/>
          <w:szCs w:val="20"/>
          <w:u w:val="single"/>
        </w:rPr>
        <w:t>nicht</w:t>
      </w:r>
      <w:r w:rsidRPr="006C56DE">
        <w:rPr>
          <w:rFonts w:ascii="Arial" w:hAnsi="Arial" w:cs="Arial"/>
          <w:sz w:val="20"/>
          <w:szCs w:val="20"/>
        </w:rPr>
        <w:t xml:space="preserve"> vorliegt. </w:t>
      </w:r>
    </w:p>
    <w:p w14:paraId="56A82FDB" w14:textId="0D40CD89" w:rsidR="00A672D6" w:rsidRDefault="00A672D6" w:rsidP="002B5024">
      <w:pPr>
        <w:pStyle w:val="Listenabsatz"/>
        <w:ind w:left="284"/>
        <w:jc w:val="both"/>
        <w:rPr>
          <w:rFonts w:ascii="Arial" w:hAnsi="Arial" w:cs="Arial"/>
          <w:sz w:val="20"/>
          <w:szCs w:val="20"/>
        </w:rPr>
      </w:pPr>
    </w:p>
    <w:p w14:paraId="0A19C69B" w14:textId="77777777" w:rsidR="00A672D6" w:rsidRPr="006C56DE" w:rsidRDefault="00A672D6" w:rsidP="002B5024">
      <w:pPr>
        <w:pStyle w:val="Listenabsatz"/>
        <w:ind w:left="284"/>
        <w:jc w:val="both"/>
        <w:rPr>
          <w:rFonts w:ascii="Arial" w:hAnsi="Arial" w:cs="Arial"/>
          <w:sz w:val="20"/>
          <w:szCs w:val="20"/>
        </w:rPr>
      </w:pP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lastRenderedPageBreak/>
        <w:t>Prüffähige Unterlagen</w:t>
      </w:r>
    </w:p>
    <w:p w14:paraId="7058E718" w14:textId="19E4E6E0"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7D79EC8C" w14:textId="4974BA82" w:rsidR="00A672D6" w:rsidRDefault="00A672D6" w:rsidP="004B0B37">
      <w:pPr>
        <w:ind w:left="284"/>
        <w:jc w:val="both"/>
        <w:rPr>
          <w:rFonts w:ascii="Arial" w:hAnsi="Arial" w:cs="Arial"/>
          <w:sz w:val="20"/>
          <w:szCs w:val="20"/>
        </w:rPr>
      </w:pPr>
    </w:p>
    <w:p w14:paraId="1E23EC9D" w14:textId="77777777" w:rsidR="00A672D6" w:rsidRDefault="00A672D6" w:rsidP="004B0B37">
      <w:pPr>
        <w:ind w:left="284"/>
        <w:jc w:val="both"/>
        <w:rPr>
          <w:rFonts w:ascii="Arial" w:hAnsi="Arial" w:cs="Arial"/>
          <w:sz w:val="20"/>
          <w:szCs w:val="20"/>
        </w:rPr>
      </w:pPr>
    </w:p>
    <w:p w14:paraId="5D9065C6" w14:textId="77777777" w:rsidR="00A672D6" w:rsidRDefault="002128F8" w:rsidP="00A672D6">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47F035853AFD4E0E9994F47C77913A98"/>
          </w:placeholder>
        </w:sdtPr>
        <w:sdtEndPr/>
        <w:sdtContent>
          <w:r w:rsidR="00A672D6">
            <w:rPr>
              <w:rFonts w:ascii="Arial" w:hAnsi="Arial" w:cs="Arial"/>
              <w:b/>
              <w:color w:val="FF0000"/>
              <w:sz w:val="20"/>
              <w:szCs w:val="20"/>
            </w:rPr>
            <w:t>………………………..</w:t>
          </w:r>
        </w:sdtContent>
      </w:sdt>
      <w:r w:rsidR="00A672D6">
        <w:rPr>
          <w:rFonts w:ascii="Arial" w:hAnsi="Arial" w:cs="Arial"/>
          <w:b/>
          <w:sz w:val="20"/>
          <w:szCs w:val="20"/>
        </w:rPr>
        <w:t xml:space="preserve"> </w:t>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t xml:space="preserve"> </w:t>
      </w:r>
      <w:sdt>
        <w:sdtPr>
          <w:rPr>
            <w:rFonts w:ascii="Arial" w:hAnsi="Arial" w:cs="Arial"/>
            <w:b/>
            <w:color w:val="FF0000"/>
            <w:sz w:val="20"/>
            <w:szCs w:val="20"/>
          </w:rPr>
          <w:id w:val="-683440441"/>
          <w:placeholder>
            <w:docPart w:val="CB7A80A4C4114B1EADFB237F5885B57A"/>
          </w:placeholder>
        </w:sdtPr>
        <w:sdtEndPr/>
        <w:sdtContent>
          <w:r w:rsidR="00A672D6">
            <w:rPr>
              <w:rFonts w:ascii="Arial" w:hAnsi="Arial" w:cs="Arial"/>
              <w:b/>
              <w:color w:val="FF0000"/>
              <w:sz w:val="20"/>
              <w:szCs w:val="20"/>
            </w:rPr>
            <w:t xml:space="preserve">………………… </w:t>
          </w:r>
        </w:sdtContent>
      </w:sdt>
    </w:p>
    <w:p w14:paraId="079D4F6D" w14:textId="77777777" w:rsidR="00A672D6" w:rsidRDefault="00A672D6" w:rsidP="00A672D6">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38FCAAB1" w14:textId="77777777" w:rsidR="00A672D6" w:rsidRDefault="00A672D6" w:rsidP="00A672D6">
      <w:pPr>
        <w:autoSpaceDE w:val="0"/>
        <w:autoSpaceDN w:val="0"/>
        <w:adjustRightInd w:val="0"/>
        <w:ind w:left="360" w:hanging="360"/>
        <w:jc w:val="both"/>
        <w:rPr>
          <w:rFonts w:ascii="Arial" w:hAnsi="Arial" w:cs="Arial"/>
          <w:sz w:val="20"/>
          <w:szCs w:val="20"/>
        </w:rPr>
      </w:pPr>
    </w:p>
    <w:p w14:paraId="502D1494" w14:textId="77777777" w:rsidR="00A672D6" w:rsidRDefault="00A672D6" w:rsidP="00A672D6">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6C7B4828" w14:textId="77777777" w:rsidR="00A672D6" w:rsidRDefault="00A672D6" w:rsidP="00A672D6">
      <w:pPr>
        <w:autoSpaceDE w:val="0"/>
        <w:autoSpaceDN w:val="0"/>
        <w:adjustRightInd w:val="0"/>
        <w:rPr>
          <w:rFonts w:ascii="Arial" w:eastAsiaTheme="minorHAnsi" w:hAnsi="Arial" w:cs="Arial"/>
          <w:color w:val="808080" w:themeColor="background1" w:themeShade="80"/>
          <w:sz w:val="20"/>
          <w:szCs w:val="20"/>
          <w:lang w:eastAsia="en-US"/>
        </w:rPr>
      </w:pPr>
    </w:p>
    <w:p w14:paraId="6AFE3CA4" w14:textId="366956CA" w:rsidR="00A672D6" w:rsidRDefault="00A672D6" w:rsidP="004B0B37">
      <w:pPr>
        <w:ind w:left="284"/>
        <w:jc w:val="both"/>
        <w:rPr>
          <w:rFonts w:ascii="Arial" w:hAnsi="Arial" w:cs="Arial"/>
          <w:sz w:val="20"/>
          <w:szCs w:val="20"/>
        </w:rPr>
      </w:pPr>
    </w:p>
    <w:p w14:paraId="02335CED" w14:textId="77777777" w:rsidR="00A672D6" w:rsidRPr="00EA19ED" w:rsidRDefault="00A672D6" w:rsidP="004B0B37">
      <w:pPr>
        <w:ind w:left="284"/>
        <w:jc w:val="both"/>
        <w:rPr>
          <w:rFonts w:ascii="Arial" w:hAnsi="Arial" w:cs="Arial"/>
          <w:bCs/>
          <w:sz w:val="20"/>
          <w:szCs w:val="20"/>
        </w:rPr>
      </w:pPr>
    </w:p>
    <w:sectPr w:rsidR="00A672D6" w:rsidRPr="00EA19ED" w:rsidSect="002B5024">
      <w:headerReference w:type="default" r:id="rId8"/>
      <w:footerReference w:type="default" r:id="rId9"/>
      <w:headerReference w:type="first" r:id="rId10"/>
      <w:footerReference w:type="first" r:id="rId11"/>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CC5F3" w14:textId="77777777" w:rsidR="002128F8" w:rsidRDefault="002128F8">
      <w:r>
        <w:separator/>
      </w:r>
    </w:p>
  </w:endnote>
  <w:endnote w:type="continuationSeparator" w:id="0">
    <w:p w14:paraId="640F5B95" w14:textId="77777777" w:rsidR="002128F8" w:rsidRDefault="00212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77777777"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5761" w14:textId="02ACB01F" w:rsidR="00B43F38" w:rsidRPr="00B43F38" w:rsidRDefault="00A53F2C">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w:t>
    </w:r>
    <w:r w:rsidR="00AC71AE">
      <w:rPr>
        <w:rFonts w:ascii="Arial" w:hAnsi="Arial" w:cs="Arial"/>
        <w:color w:val="808080" w:themeColor="background1" w:themeShade="80"/>
        <w:sz w:val="20"/>
        <w:szCs w:val="20"/>
      </w:rPr>
      <w:t>5</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262DC" w14:textId="77777777" w:rsidR="002128F8" w:rsidRDefault="002128F8">
      <w:r>
        <w:separator/>
      </w:r>
    </w:p>
  </w:footnote>
  <w:footnote w:type="continuationSeparator" w:id="0">
    <w:p w14:paraId="02BE704C" w14:textId="77777777" w:rsidR="002128F8" w:rsidRDefault="00212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544173922">
    <w:abstractNumId w:val="4"/>
  </w:num>
  <w:num w:numId="2" w16cid:durableId="783765124">
    <w:abstractNumId w:val="6"/>
  </w:num>
  <w:num w:numId="3" w16cid:durableId="1003512102">
    <w:abstractNumId w:val="14"/>
  </w:num>
  <w:num w:numId="4" w16cid:durableId="1050692807">
    <w:abstractNumId w:val="16"/>
  </w:num>
  <w:num w:numId="5" w16cid:durableId="753671765">
    <w:abstractNumId w:val="3"/>
  </w:num>
  <w:num w:numId="6" w16cid:durableId="939488254">
    <w:abstractNumId w:val="5"/>
  </w:num>
  <w:num w:numId="7" w16cid:durableId="1548830512">
    <w:abstractNumId w:val="17"/>
  </w:num>
  <w:num w:numId="8" w16cid:durableId="1420060821">
    <w:abstractNumId w:val="13"/>
  </w:num>
  <w:num w:numId="9" w16cid:durableId="357389702">
    <w:abstractNumId w:val="12"/>
  </w:num>
  <w:num w:numId="10" w16cid:durableId="2126846096">
    <w:abstractNumId w:val="9"/>
  </w:num>
  <w:num w:numId="11" w16cid:durableId="585581423">
    <w:abstractNumId w:val="1"/>
  </w:num>
  <w:num w:numId="12" w16cid:durableId="958805056">
    <w:abstractNumId w:val="10"/>
  </w:num>
  <w:num w:numId="13" w16cid:durableId="1759523962">
    <w:abstractNumId w:val="2"/>
  </w:num>
  <w:num w:numId="14" w16cid:durableId="1011105811">
    <w:abstractNumId w:val="15"/>
  </w:num>
  <w:num w:numId="15" w16cid:durableId="966591334">
    <w:abstractNumId w:val="11"/>
  </w:num>
  <w:num w:numId="16" w16cid:durableId="1266963729">
    <w:abstractNumId w:val="0"/>
  </w:num>
  <w:num w:numId="17" w16cid:durableId="1536623438">
    <w:abstractNumId w:val="7"/>
  </w:num>
  <w:num w:numId="18" w16cid:durableId="17071724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wfcJk9zJLEs2rDxainoKcLWgDRKVsYQ6iJyXVpg469Sf0cpuilVAP5iKMczI7OyQEBk5k8DWpbMHIRwvcBbaw==" w:salt="YGEuQf1zZqeEaK8lsKNXV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30574"/>
    <w:rsid w:val="0004123E"/>
    <w:rsid w:val="000461A1"/>
    <w:rsid w:val="0005204E"/>
    <w:rsid w:val="00052791"/>
    <w:rsid w:val="0007451C"/>
    <w:rsid w:val="00077AB7"/>
    <w:rsid w:val="00081633"/>
    <w:rsid w:val="00096832"/>
    <w:rsid w:val="000A220D"/>
    <w:rsid w:val="000B4BC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128F8"/>
    <w:rsid w:val="002223D8"/>
    <w:rsid w:val="00224276"/>
    <w:rsid w:val="00231914"/>
    <w:rsid w:val="002328D5"/>
    <w:rsid w:val="0023382C"/>
    <w:rsid w:val="0026284D"/>
    <w:rsid w:val="00263234"/>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F39D9"/>
    <w:rsid w:val="004005ED"/>
    <w:rsid w:val="00412688"/>
    <w:rsid w:val="004149AB"/>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1500"/>
    <w:rsid w:val="00511AF2"/>
    <w:rsid w:val="005172AF"/>
    <w:rsid w:val="00527B05"/>
    <w:rsid w:val="00534E48"/>
    <w:rsid w:val="00540DBB"/>
    <w:rsid w:val="00543335"/>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D59F9"/>
    <w:rsid w:val="006F3D34"/>
    <w:rsid w:val="006F4E7E"/>
    <w:rsid w:val="006F7AD1"/>
    <w:rsid w:val="00713E95"/>
    <w:rsid w:val="0071552C"/>
    <w:rsid w:val="007254B4"/>
    <w:rsid w:val="00737A9B"/>
    <w:rsid w:val="0075029E"/>
    <w:rsid w:val="00761E14"/>
    <w:rsid w:val="007630AC"/>
    <w:rsid w:val="00765353"/>
    <w:rsid w:val="00783B5F"/>
    <w:rsid w:val="00791041"/>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166E6"/>
    <w:rsid w:val="00A23DF4"/>
    <w:rsid w:val="00A31080"/>
    <w:rsid w:val="00A357DB"/>
    <w:rsid w:val="00A53F2C"/>
    <w:rsid w:val="00A61B10"/>
    <w:rsid w:val="00A672D6"/>
    <w:rsid w:val="00A70100"/>
    <w:rsid w:val="00A77D52"/>
    <w:rsid w:val="00A80EA0"/>
    <w:rsid w:val="00A810A7"/>
    <w:rsid w:val="00A93846"/>
    <w:rsid w:val="00AB5EB8"/>
    <w:rsid w:val="00AC19FF"/>
    <w:rsid w:val="00AC71AE"/>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D059A"/>
    <w:rsid w:val="00BD2CAD"/>
    <w:rsid w:val="00BE5860"/>
    <w:rsid w:val="00BF0888"/>
    <w:rsid w:val="00C01034"/>
    <w:rsid w:val="00C01CE6"/>
    <w:rsid w:val="00C04813"/>
    <w:rsid w:val="00C06427"/>
    <w:rsid w:val="00C07FE7"/>
    <w:rsid w:val="00C146B9"/>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3494"/>
    <w:rsid w:val="00F4645E"/>
    <w:rsid w:val="00F525F3"/>
    <w:rsid w:val="00F6136D"/>
    <w:rsid w:val="00F6750A"/>
    <w:rsid w:val="00F73822"/>
    <w:rsid w:val="00F76330"/>
    <w:rsid w:val="00F9309C"/>
    <w:rsid w:val="00F93F75"/>
    <w:rsid w:val="00FA2E22"/>
    <w:rsid w:val="00FB1851"/>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903445793">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
      <w:docPartPr>
        <w:name w:val="47F035853AFD4E0E9994F47C77913A98"/>
        <w:category>
          <w:name w:val="Allgemein"/>
          <w:gallery w:val="placeholder"/>
        </w:category>
        <w:types>
          <w:type w:val="bbPlcHdr"/>
        </w:types>
        <w:behaviors>
          <w:behavior w:val="content"/>
        </w:behaviors>
        <w:guid w:val="{33745557-55A3-4EF8-9440-F943086CB47F}"/>
      </w:docPartPr>
      <w:docPartBody>
        <w:p w:rsidR="00C54FE9" w:rsidRDefault="00177010" w:rsidP="00177010">
          <w:pPr>
            <w:pStyle w:val="47F035853AFD4E0E9994F47C77913A98"/>
          </w:pPr>
          <w:r>
            <w:rPr>
              <w:rStyle w:val="Platzhaltertext"/>
            </w:rPr>
            <w:t>Klicken oder tippen Sie hier, um Text einzugeben.</w:t>
          </w:r>
        </w:p>
      </w:docPartBody>
    </w:docPart>
    <w:docPart>
      <w:docPartPr>
        <w:name w:val="CB7A80A4C4114B1EADFB237F5885B57A"/>
        <w:category>
          <w:name w:val="Allgemein"/>
          <w:gallery w:val="placeholder"/>
        </w:category>
        <w:types>
          <w:type w:val="bbPlcHdr"/>
        </w:types>
        <w:behaviors>
          <w:behavior w:val="content"/>
        </w:behaviors>
        <w:guid w:val="{574A7D02-0E56-4707-B8D3-3096AD24B114}"/>
      </w:docPartPr>
      <w:docPartBody>
        <w:p w:rsidR="00C54FE9" w:rsidRDefault="00177010" w:rsidP="00177010">
          <w:pPr>
            <w:pStyle w:val="CB7A80A4C4114B1EADFB237F5885B57A"/>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3B"/>
    <w:rsid w:val="00177010"/>
    <w:rsid w:val="00511AF2"/>
    <w:rsid w:val="00583EA4"/>
    <w:rsid w:val="005D693B"/>
    <w:rsid w:val="006D59F9"/>
    <w:rsid w:val="00912785"/>
    <w:rsid w:val="00AC19FF"/>
    <w:rsid w:val="00C54FE9"/>
    <w:rsid w:val="00DA4430"/>
    <w:rsid w:val="00FB18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77010"/>
  </w:style>
  <w:style w:type="paragraph" w:customStyle="1" w:styleId="392319FFF8BD4B83B6109EE0F59FC2AA">
    <w:name w:val="392319FFF8BD4B83B6109EE0F59FC2AA"/>
    <w:rsid w:val="005D693B"/>
  </w:style>
  <w:style w:type="paragraph" w:customStyle="1" w:styleId="47F035853AFD4E0E9994F47C77913A98">
    <w:name w:val="47F035853AFD4E0E9994F47C77913A98"/>
    <w:rsid w:val="00177010"/>
  </w:style>
  <w:style w:type="paragraph" w:customStyle="1" w:styleId="CB7A80A4C4114B1EADFB237F5885B57A">
    <w:name w:val="CB7A80A4C4114B1EADFB237F5885B57A"/>
    <w:rsid w:val="001770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1DB13-0EF2-4014-8EB2-475D49A9C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2</Pages>
  <Words>542</Words>
  <Characters>3418</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Poller, Sandra</cp:lastModifiedBy>
  <cp:revision>3</cp:revision>
  <cp:lastPrinted>2016-10-28T11:14:00Z</cp:lastPrinted>
  <dcterms:created xsi:type="dcterms:W3CDTF">2026-06-24T09:46:00Z</dcterms:created>
  <dcterms:modified xsi:type="dcterms:W3CDTF">2026-06-24T09:47:00Z</dcterms:modified>
</cp:coreProperties>
</file>